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64D5C" w14:textId="77777777" w:rsidR="000F2731" w:rsidRPr="00157077" w:rsidRDefault="000F2731" w:rsidP="00C06B98">
      <w:pPr>
        <w:pStyle w:val="ASDEFCONTitle"/>
      </w:pPr>
      <w:r w:rsidRPr="00157077">
        <w:t>CONFIDEN</w:t>
      </w:r>
      <w:r w:rsidR="00F3659C">
        <w:t>tial</w:t>
      </w:r>
      <w:r w:rsidRPr="00157077">
        <w:t xml:space="preserve"> INFORMATION</w:t>
      </w:r>
      <w:r w:rsidR="0098660A">
        <w:t xml:space="preserve"> and reporting</w:t>
      </w:r>
      <w:r w:rsidRPr="00157077">
        <w:t xml:space="preserve"> (CORE)</w:t>
      </w:r>
    </w:p>
    <w:p w14:paraId="33F27407" w14:textId="77777777" w:rsidR="0098660A" w:rsidRPr="00452F4D" w:rsidRDefault="000F2731" w:rsidP="00C06B98">
      <w:pPr>
        <w:pStyle w:val="NoteToTenderers-ASDEFCON"/>
      </w:pPr>
      <w:r w:rsidRPr="00157077">
        <w:t xml:space="preserve">Note to tenderers:  </w:t>
      </w:r>
      <w:r w:rsidR="0098660A" w:rsidRPr="00452F4D">
        <w:t>Attachment</w:t>
      </w:r>
      <w:r w:rsidR="00333D94">
        <w:t xml:space="preserve"> N</w:t>
      </w:r>
      <w:r w:rsidR="0098660A" w:rsidRPr="00452F4D">
        <w:t xml:space="preserve"> will consist of the successful tenderer’s response to this </w:t>
      </w:r>
      <w:r w:rsidR="00333D94">
        <w:t xml:space="preserve">draft </w:t>
      </w:r>
      <w:r w:rsidR="0098660A" w:rsidRPr="00452F4D">
        <w:t xml:space="preserve">Attachment and any negotiated </w:t>
      </w:r>
      <w:r w:rsidR="00C7001B">
        <w:t>amendments</w:t>
      </w:r>
      <w:r w:rsidR="0098660A" w:rsidRPr="00452F4D">
        <w:t>.</w:t>
      </w:r>
    </w:p>
    <w:p w14:paraId="7759ED75" w14:textId="3CF68C8E" w:rsidR="00F14ADC" w:rsidRDefault="005A3BFE" w:rsidP="005A3BFE">
      <w:pPr>
        <w:pStyle w:val="Note-ASDEFCON"/>
      </w:pPr>
      <w:r>
        <w:t xml:space="preserve">Note: </w:t>
      </w:r>
      <w:r w:rsidR="0098660A" w:rsidRPr="00452F4D">
        <w:t>The Commonwealth’s policy on the identification of Confidential Information, including the ‘Confidentiality Test’, is contained on the Department of Finance (</w:t>
      </w:r>
      <w:proofErr w:type="spellStart"/>
      <w:r w:rsidR="0098660A" w:rsidRPr="00452F4D">
        <w:t>DoF</w:t>
      </w:r>
      <w:proofErr w:type="spellEnd"/>
      <w:r w:rsidR="0098660A" w:rsidRPr="00452F4D">
        <w:t>) website at</w:t>
      </w:r>
      <w:r w:rsidR="00F14ADC">
        <w:t>:</w:t>
      </w:r>
    </w:p>
    <w:p w14:paraId="68236405" w14:textId="2C9A9D17" w:rsidR="002E44F8" w:rsidRDefault="005D6B5D" w:rsidP="00EC74F9">
      <w:pPr>
        <w:pStyle w:val="NoteBullets-ASDEFCON"/>
        <w:rPr>
          <w:rFonts w:cs="Arial"/>
        </w:rPr>
      </w:pPr>
      <w:hyperlink r:id="rId7" w:history="1">
        <w:r w:rsidR="00FD19DE" w:rsidRPr="006B48BC">
          <w:rPr>
            <w:rStyle w:val="Hyperlink"/>
          </w:rPr>
          <w:t>https://www.finance.gov.au/government/procurement/buying-australian-government/confidentiality-throughout-procurement-cycle</w:t>
        </w:r>
      </w:hyperlink>
      <w:r w:rsidR="00FD19DE">
        <w:t xml:space="preserve"> </w:t>
      </w:r>
    </w:p>
    <w:p w14:paraId="79BF7A45" w14:textId="597B0272" w:rsidR="002E44F8" w:rsidRDefault="0098660A" w:rsidP="005A3BFE">
      <w:pPr>
        <w:pStyle w:val="Note-ASDEFCON"/>
      </w:pPr>
      <w:r w:rsidRPr="00452F4D">
        <w:t xml:space="preserve">The following four criteria comprise the ‘Confidentiality Test’, and </w:t>
      </w:r>
      <w:r w:rsidRPr="00452F4D">
        <w:rPr>
          <w:u w:val="single"/>
        </w:rPr>
        <w:t>must all be met</w:t>
      </w:r>
      <w:r w:rsidRPr="00452F4D">
        <w:t xml:space="preserve"> before commercial information will be considered to be Confidential Information:</w:t>
      </w:r>
    </w:p>
    <w:p w14:paraId="41C2A7D8" w14:textId="77777777" w:rsidR="0098660A" w:rsidRPr="00452F4D" w:rsidRDefault="0098660A" w:rsidP="005A3BFE">
      <w:pPr>
        <w:pStyle w:val="Note-ASDEFCON"/>
      </w:pPr>
      <w:r w:rsidRPr="00452F4D">
        <w:t>a.</w:t>
      </w:r>
      <w:r w:rsidRPr="00452F4D">
        <w:tab/>
      </w:r>
      <w:r w:rsidRPr="00452F4D">
        <w:rPr>
          <w:u w:val="single"/>
        </w:rPr>
        <w:t>Criterion 1:</w:t>
      </w:r>
      <w:r w:rsidRPr="00452F4D">
        <w:t xml:space="preserve">  The information to be protected must be specifically identified;</w:t>
      </w:r>
    </w:p>
    <w:p w14:paraId="63ADF032" w14:textId="77777777" w:rsidR="0098660A" w:rsidRPr="00452F4D" w:rsidRDefault="0098660A" w:rsidP="005A3BFE">
      <w:pPr>
        <w:pStyle w:val="Note-ASDEFCON"/>
      </w:pPr>
      <w:r w:rsidRPr="00452F4D">
        <w:t>b.</w:t>
      </w:r>
      <w:r w:rsidRPr="00452F4D">
        <w:tab/>
      </w:r>
      <w:r w:rsidRPr="00452F4D">
        <w:rPr>
          <w:u w:val="single"/>
        </w:rPr>
        <w:t>Criterion 2</w:t>
      </w:r>
      <w:r w:rsidRPr="00452F4D">
        <w:t xml:space="preserve">: </w:t>
      </w:r>
      <w:r w:rsidR="000D35FF">
        <w:t xml:space="preserve"> </w:t>
      </w:r>
      <w:r w:rsidRPr="00452F4D">
        <w:t>The information must be commercially sensitive;</w:t>
      </w:r>
    </w:p>
    <w:p w14:paraId="22E48921" w14:textId="77777777" w:rsidR="0098660A" w:rsidRPr="00452F4D" w:rsidRDefault="0098660A" w:rsidP="005A3BFE">
      <w:pPr>
        <w:pStyle w:val="Note-ASDEFCON"/>
      </w:pPr>
      <w:r w:rsidRPr="00452F4D">
        <w:t>c.</w:t>
      </w:r>
      <w:r w:rsidRPr="00452F4D">
        <w:tab/>
      </w:r>
      <w:r w:rsidRPr="00452F4D">
        <w:rPr>
          <w:u w:val="single"/>
        </w:rPr>
        <w:t>Criterion 3</w:t>
      </w:r>
      <w:r w:rsidRPr="002231FA">
        <w:t xml:space="preserve">: </w:t>
      </w:r>
      <w:r w:rsidRPr="00452F4D">
        <w:t xml:space="preserve"> Disclosure would cause unreasonable detriment to the owner of the information or another party; and</w:t>
      </w:r>
    </w:p>
    <w:p w14:paraId="346D7E19" w14:textId="77777777" w:rsidR="0098660A" w:rsidRPr="00452F4D" w:rsidRDefault="0098660A" w:rsidP="005A3BFE">
      <w:pPr>
        <w:pStyle w:val="Note-ASDEFCON"/>
      </w:pPr>
      <w:r w:rsidRPr="00452F4D">
        <w:t>d.</w:t>
      </w:r>
      <w:r w:rsidRPr="00452F4D">
        <w:tab/>
      </w:r>
      <w:r w:rsidRPr="00452F4D">
        <w:rPr>
          <w:u w:val="single"/>
        </w:rPr>
        <w:t>Criterion 4</w:t>
      </w:r>
      <w:r w:rsidRPr="002231FA">
        <w:t xml:space="preserve">: </w:t>
      </w:r>
      <w:r w:rsidRPr="00452F4D">
        <w:t xml:space="preserve"> The information was provided with an express or implied understanding that it would remain confidential.</w:t>
      </w:r>
    </w:p>
    <w:p w14:paraId="678B4704" w14:textId="77777777" w:rsidR="0098660A" w:rsidRPr="00452F4D" w:rsidRDefault="0098660A" w:rsidP="005A3BFE">
      <w:pPr>
        <w:pStyle w:val="Note-ASDEFCON"/>
      </w:pPr>
      <w:r w:rsidRPr="00452F4D">
        <w:t>The period of confidentiality must be specified for each item (</w:t>
      </w:r>
      <w:proofErr w:type="spellStart"/>
      <w:r w:rsidRPr="00452F4D">
        <w:t>eg</w:t>
      </w:r>
      <w:proofErr w:type="spellEnd"/>
      <w:r w:rsidRPr="00452F4D">
        <w:t xml:space="preserve"> </w:t>
      </w:r>
      <w:r w:rsidRPr="00452F4D">
        <w:rPr>
          <w:lang w:val="en"/>
        </w:rPr>
        <w:t>for the period of the Contract, a period specified in the Contract)</w:t>
      </w:r>
      <w:r w:rsidRPr="00452F4D">
        <w:t>.  It should not be for an unlimited period.</w:t>
      </w:r>
    </w:p>
    <w:p w14:paraId="65305EA9" w14:textId="77777777" w:rsidR="0098660A" w:rsidRPr="00452F4D" w:rsidRDefault="0098660A" w:rsidP="005A3BFE">
      <w:pPr>
        <w:pStyle w:val="Note-ASDEFCON"/>
      </w:pPr>
      <w:r w:rsidRPr="00452F4D">
        <w:t>Pricing provisions in Attachment B</w:t>
      </w:r>
      <w:r w:rsidR="00333D94">
        <w:t xml:space="preserve"> </w:t>
      </w:r>
      <w:r w:rsidRPr="00452F4D">
        <w:t>must only be listed in Attachment</w:t>
      </w:r>
      <w:r w:rsidR="00333D94">
        <w:t xml:space="preserve"> N</w:t>
      </w:r>
      <w:r w:rsidRPr="00452F4D">
        <w:t xml:space="preserve"> if they meet the Confidentiality Test.</w:t>
      </w:r>
    </w:p>
    <w:p w14:paraId="0BAC5D0D" w14:textId="77777777" w:rsidR="000F2731" w:rsidRPr="00B0031A" w:rsidRDefault="000F2731" w:rsidP="00AF47DC">
      <w:pPr>
        <w:pStyle w:val="Notetodrafters0"/>
        <w:spacing w:after="120"/>
      </w:pPr>
      <w:r w:rsidRPr="00157077">
        <w:rPr>
          <w:highlight w:val="black"/>
        </w:rPr>
        <w:t xml:space="preserve">Note to drafters:  </w:t>
      </w:r>
      <w:r w:rsidR="00EE2FA2" w:rsidRPr="005462FD">
        <w:t>Drafters must review their draft Contract to determine if it contains commercial information that meets the Confidentiality Test.</w:t>
      </w:r>
      <w:r w:rsidR="00637726" w:rsidRPr="005462FD">
        <w:t xml:space="preserve"> </w:t>
      </w:r>
      <w:r w:rsidR="00EE2FA2" w:rsidRPr="005462FD">
        <w:t xml:space="preserve"> Drafters should then review the examples provided below, prior to release of the RFT, and complete the tables as appropriate.</w:t>
      </w:r>
      <w:r w:rsidR="00637726" w:rsidRPr="00B0031A">
        <w:t xml:space="preserve"> </w:t>
      </w:r>
      <w:r w:rsidR="00EE2FA2" w:rsidRPr="00B0031A">
        <w:t xml:space="preserve"> Commercial information claimed to be confidential must be assessed against the Confidentiality Test and only information that meets this test can be included in Attachment</w:t>
      </w:r>
      <w:r w:rsidR="00333D94">
        <w:t xml:space="preserve"> N</w:t>
      </w:r>
      <w:r w:rsidR="00EE2FA2" w:rsidRPr="00B0031A">
        <w:t>.</w:t>
      </w:r>
      <w:r w:rsidR="00333D94">
        <w:t xml:space="preserve"> </w:t>
      </w:r>
      <w:r w:rsidR="00EE2FA2" w:rsidRPr="00B0031A">
        <w:t xml:space="preserve"> </w:t>
      </w:r>
      <w:r w:rsidR="00637726" w:rsidRPr="00B0031A">
        <w:t xml:space="preserve"> </w:t>
      </w:r>
      <w:r w:rsidR="00EE2FA2" w:rsidRPr="00B0031A">
        <w:rPr>
          <w:lang w:val="en-AU"/>
        </w:rPr>
        <w:t>Only the information in Attachment</w:t>
      </w:r>
      <w:r w:rsidR="00333D94">
        <w:rPr>
          <w:lang w:val="en-AU"/>
        </w:rPr>
        <w:t xml:space="preserve"> N</w:t>
      </w:r>
      <w:r w:rsidR="00EE2FA2" w:rsidRPr="00B0031A">
        <w:rPr>
          <w:lang w:val="en-AU"/>
        </w:rPr>
        <w:t xml:space="preserve"> can be considered for reporting confidentiality provisions on </w:t>
      </w:r>
      <w:proofErr w:type="spellStart"/>
      <w:r w:rsidR="00EE2FA2" w:rsidRPr="00B0031A">
        <w:rPr>
          <w:lang w:val="en-AU"/>
        </w:rPr>
        <w:t>AusTender</w:t>
      </w:r>
      <w:proofErr w:type="spellEnd"/>
      <w:r w:rsidR="00EE2FA2" w:rsidRPr="00B0031A">
        <w:rPr>
          <w:lang w:val="en-AU"/>
        </w:rPr>
        <w:t xml:space="preserve"> and for Senate Order 192.</w:t>
      </w:r>
    </w:p>
    <w:tbl>
      <w:tblPr>
        <w:tblW w:w="10349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2542"/>
        <w:gridCol w:w="9"/>
        <w:gridCol w:w="2410"/>
        <w:gridCol w:w="1843"/>
        <w:gridCol w:w="1701"/>
      </w:tblGrid>
      <w:tr w:rsidR="000B2A56" w:rsidRPr="00157077" w14:paraId="4B58A73B" w14:textId="77777777" w:rsidTr="00D86A4D">
        <w:trPr>
          <w:cantSplit/>
          <w:tblHeader/>
        </w:trPr>
        <w:tc>
          <w:tcPr>
            <w:tcW w:w="1844" w:type="dxa"/>
            <w:shd w:val="pct15" w:color="auto" w:fill="FFFFFF"/>
          </w:tcPr>
          <w:p w14:paraId="6E7A8586" w14:textId="77777777" w:rsidR="000B2A56" w:rsidRPr="00B0031A" w:rsidRDefault="000B2A56" w:rsidP="00C06B98">
            <w:pPr>
              <w:pStyle w:val="Table10ptHeading-ASDEFCON"/>
            </w:pPr>
            <w:r w:rsidRPr="00B0031A">
              <w:t xml:space="preserve">Item </w:t>
            </w:r>
          </w:p>
        </w:tc>
        <w:tc>
          <w:tcPr>
            <w:tcW w:w="2551" w:type="dxa"/>
            <w:gridSpan w:val="2"/>
            <w:shd w:val="pct15" w:color="auto" w:fill="FFFFFF"/>
          </w:tcPr>
          <w:p w14:paraId="6D6162A8" w14:textId="77777777" w:rsidR="000B2A56" w:rsidRPr="00B0031A" w:rsidRDefault="000B2A56" w:rsidP="00C06B98">
            <w:pPr>
              <w:pStyle w:val="Table10ptHeading-ASDEFCON"/>
            </w:pPr>
            <w:r w:rsidRPr="00B0031A">
              <w:t>Clause Title</w:t>
            </w:r>
          </w:p>
        </w:tc>
        <w:tc>
          <w:tcPr>
            <w:tcW w:w="2410" w:type="dxa"/>
            <w:shd w:val="pct15" w:color="auto" w:fill="FFFFFF"/>
          </w:tcPr>
          <w:p w14:paraId="4C12C656" w14:textId="77777777" w:rsidR="000B2A56" w:rsidRPr="00B0031A" w:rsidRDefault="000B2A56" w:rsidP="00C06B98">
            <w:pPr>
              <w:pStyle w:val="Table10ptHeading-ASDEFCON"/>
            </w:pPr>
            <w:r w:rsidRPr="00B0031A">
              <w:t>Reason for classification</w:t>
            </w:r>
          </w:p>
        </w:tc>
        <w:tc>
          <w:tcPr>
            <w:tcW w:w="1843" w:type="dxa"/>
            <w:shd w:val="pct15" w:color="auto" w:fill="FFFFFF"/>
          </w:tcPr>
          <w:p w14:paraId="074F9C19" w14:textId="77777777" w:rsidR="000B2A56" w:rsidRPr="00B0031A" w:rsidRDefault="000B2A56" w:rsidP="00C06B98">
            <w:pPr>
              <w:pStyle w:val="Table10ptHeading-ASDEFCON"/>
            </w:pPr>
            <w:r w:rsidRPr="00B0031A">
              <w:t xml:space="preserve">Party for whom the information is confidential </w:t>
            </w:r>
          </w:p>
        </w:tc>
        <w:tc>
          <w:tcPr>
            <w:tcW w:w="1701" w:type="dxa"/>
            <w:shd w:val="pct15" w:color="auto" w:fill="FFFFFF"/>
          </w:tcPr>
          <w:p w14:paraId="1424302B" w14:textId="77777777" w:rsidR="000B2A56" w:rsidRPr="00157077" w:rsidRDefault="000B2A56" w:rsidP="00C06B98">
            <w:pPr>
              <w:pStyle w:val="Table10ptHeading-ASDEFCON"/>
            </w:pPr>
            <w:r w:rsidRPr="009F2FAD">
              <w:t>Period of confidentiality</w:t>
            </w:r>
          </w:p>
        </w:tc>
      </w:tr>
      <w:tr w:rsidR="000B2A56" w:rsidRPr="00157077" w14:paraId="5DAC2C0B" w14:textId="77777777" w:rsidTr="0058175B">
        <w:trPr>
          <w:cantSplit/>
          <w:tblHeader/>
        </w:trPr>
        <w:tc>
          <w:tcPr>
            <w:tcW w:w="10349" w:type="dxa"/>
            <w:gridSpan w:val="6"/>
            <w:shd w:val="pct15" w:color="auto" w:fill="FFFFFF"/>
          </w:tcPr>
          <w:p w14:paraId="23145276" w14:textId="77777777" w:rsidR="000B2A56" w:rsidRPr="002F7B5C" w:rsidRDefault="000B2A56" w:rsidP="00C06B98">
            <w:pPr>
              <w:pStyle w:val="Table10ptHeading-ASDEFCON"/>
              <w:jc w:val="left"/>
            </w:pPr>
            <w:r w:rsidRPr="00452F4D">
              <w:t>Confidentiality (Contract)</w:t>
            </w:r>
          </w:p>
        </w:tc>
      </w:tr>
      <w:tr w:rsidR="000F2731" w:rsidRPr="00157077" w14:paraId="134EAE68" w14:textId="77777777" w:rsidTr="0058175B">
        <w:trPr>
          <w:cantSplit/>
          <w:tblHeader/>
        </w:trPr>
        <w:tc>
          <w:tcPr>
            <w:tcW w:w="10349" w:type="dxa"/>
            <w:gridSpan w:val="6"/>
            <w:shd w:val="pct15" w:color="auto" w:fill="FFFFFF"/>
          </w:tcPr>
          <w:p w14:paraId="31227E29" w14:textId="77777777" w:rsidR="000F2731" w:rsidRPr="00157077" w:rsidRDefault="000F2731" w:rsidP="00C06B98">
            <w:pPr>
              <w:pStyle w:val="Table10ptHeading-ASDEFCON"/>
              <w:jc w:val="left"/>
            </w:pPr>
            <w:r w:rsidRPr="002F7B5C">
              <w:t xml:space="preserve">Conditions of Contract, </w:t>
            </w:r>
            <w:r w:rsidRPr="00C06B98">
              <w:rPr>
                <w:b w:val="0"/>
              </w:rPr>
              <w:t>for example</w:t>
            </w:r>
          </w:p>
        </w:tc>
      </w:tr>
      <w:tr w:rsidR="000B2A56" w:rsidRPr="00157077" w14:paraId="57DD09BE" w14:textId="77777777" w:rsidTr="00D86A4D">
        <w:trPr>
          <w:cantSplit/>
        </w:trPr>
        <w:tc>
          <w:tcPr>
            <w:tcW w:w="1844" w:type="dxa"/>
          </w:tcPr>
          <w:p w14:paraId="4C859882" w14:textId="77777777" w:rsidR="0058175B" w:rsidRPr="00452F4D" w:rsidRDefault="00B139FA" w:rsidP="00C06B98">
            <w:pPr>
              <w:pStyle w:val="Table10ptText-ASDEFCON"/>
            </w:pPr>
            <w:r>
              <w:t>Clause 10.10</w:t>
            </w:r>
          </w:p>
          <w:p w14:paraId="3C388D11" w14:textId="77777777" w:rsidR="000B2A56" w:rsidRPr="00157077" w:rsidRDefault="0058175B" w:rsidP="00C06B98">
            <w:pPr>
              <w:pStyle w:val="Table10ptText-ASDEFCON"/>
            </w:pPr>
            <w:r w:rsidRPr="00452F4D">
              <w:t>(</w:t>
            </w:r>
            <w:proofErr w:type="spellStart"/>
            <w:r w:rsidRPr="00452F4D">
              <w:t>eg</w:t>
            </w:r>
            <w:proofErr w:type="spellEnd"/>
            <w:r w:rsidRPr="00452F4D">
              <w:t xml:space="preserve"> if not standard template liability regime)</w:t>
            </w:r>
          </w:p>
        </w:tc>
        <w:tc>
          <w:tcPr>
            <w:tcW w:w="2551" w:type="dxa"/>
            <w:gridSpan w:val="2"/>
          </w:tcPr>
          <w:p w14:paraId="608896D9" w14:textId="77777777" w:rsidR="000B2A56" w:rsidRPr="00157077" w:rsidRDefault="0058175B" w:rsidP="00C06B98">
            <w:pPr>
              <w:pStyle w:val="Table10ptText-ASDEFCON"/>
            </w:pPr>
            <w:r w:rsidRPr="00452F4D">
              <w:t>Liability</w:t>
            </w:r>
            <w:r w:rsidR="00B139FA">
              <w:t xml:space="preserve"> Caps</w:t>
            </w:r>
          </w:p>
        </w:tc>
        <w:tc>
          <w:tcPr>
            <w:tcW w:w="2410" w:type="dxa"/>
          </w:tcPr>
          <w:p w14:paraId="026046EE" w14:textId="4AD3C530" w:rsidR="000B2A56" w:rsidRPr="00E23E15" w:rsidRDefault="000B2A56" w:rsidP="00E23E15">
            <w:pPr>
              <w:rPr>
                <w:lang w:eastAsia="en-US"/>
              </w:rPr>
            </w:pPr>
          </w:p>
        </w:tc>
        <w:tc>
          <w:tcPr>
            <w:tcW w:w="1843" w:type="dxa"/>
          </w:tcPr>
          <w:p w14:paraId="428044EF" w14:textId="77777777" w:rsidR="000B2A56" w:rsidRPr="002F7B5C" w:rsidRDefault="0058175B" w:rsidP="00C06B98">
            <w:pPr>
              <w:pStyle w:val="Table10ptText-ASDEFCON"/>
            </w:pPr>
            <w:r w:rsidRPr="00452F4D">
              <w:t>Commonwealth / Contractor</w:t>
            </w:r>
          </w:p>
        </w:tc>
        <w:tc>
          <w:tcPr>
            <w:tcW w:w="1701" w:type="dxa"/>
          </w:tcPr>
          <w:p w14:paraId="4DE15094" w14:textId="77777777" w:rsidR="000B2A56" w:rsidRPr="002F7B5C" w:rsidRDefault="000B2A56" w:rsidP="00C06B98">
            <w:pPr>
              <w:pStyle w:val="Table10ptText-ASDEFCON"/>
            </w:pPr>
            <w:bookmarkStart w:id="0" w:name="_GoBack"/>
            <w:bookmarkEnd w:id="0"/>
          </w:p>
        </w:tc>
      </w:tr>
      <w:tr w:rsidR="000B2A56" w:rsidRPr="00157077" w14:paraId="2ED44B8D" w14:textId="77777777" w:rsidTr="00D86A4D">
        <w:trPr>
          <w:cantSplit/>
        </w:trPr>
        <w:tc>
          <w:tcPr>
            <w:tcW w:w="1844" w:type="dxa"/>
            <w:tcBorders>
              <w:bottom w:val="single" w:sz="6" w:space="0" w:color="000000"/>
            </w:tcBorders>
          </w:tcPr>
          <w:p w14:paraId="55CB9EE8" w14:textId="77777777" w:rsidR="007F3261" w:rsidRPr="003919C0" w:rsidRDefault="007F3261" w:rsidP="00C06B98">
            <w:pPr>
              <w:pStyle w:val="Table10ptText-ASDEFCON"/>
            </w:pPr>
            <w:r w:rsidRPr="003919C0">
              <w:t xml:space="preserve">Any tailored clauses </w:t>
            </w:r>
            <w:r>
              <w:t xml:space="preserve">or </w:t>
            </w:r>
            <w:r w:rsidRPr="003919C0">
              <w:t>any confidential clauses inserted in the contract additional to the template clauses</w:t>
            </w:r>
          </w:p>
          <w:p w14:paraId="7F9BFECC" w14:textId="77777777" w:rsidR="000B2A56" w:rsidRPr="00157077" w:rsidRDefault="000B2A56" w:rsidP="00C06B98">
            <w:pPr>
              <w:pStyle w:val="Table10ptText-ASDEFCON"/>
            </w:pPr>
          </w:p>
        </w:tc>
        <w:tc>
          <w:tcPr>
            <w:tcW w:w="2551" w:type="dxa"/>
            <w:gridSpan w:val="2"/>
            <w:tcBorders>
              <w:bottom w:val="single" w:sz="6" w:space="0" w:color="000000"/>
            </w:tcBorders>
          </w:tcPr>
          <w:p w14:paraId="1E8AD41E" w14:textId="77777777" w:rsidR="000B2A56" w:rsidRPr="00157077" w:rsidRDefault="007F3261" w:rsidP="00C06B98">
            <w:pPr>
              <w:pStyle w:val="Table10ptText-ASDEFCON"/>
            </w:pPr>
            <w:r w:rsidRPr="00452F4D">
              <w:t>(</w:t>
            </w:r>
            <w:r>
              <w:t>Insert a</w:t>
            </w:r>
            <w:r w:rsidRPr="00452F4D">
              <w:t xml:space="preserve">ny clauses which are not standard template clauses and that meet the </w:t>
            </w:r>
            <w:proofErr w:type="spellStart"/>
            <w:r w:rsidRPr="00452F4D">
              <w:t>DoF</w:t>
            </w:r>
            <w:proofErr w:type="spellEnd"/>
            <w:r w:rsidRPr="00452F4D">
              <w:t xml:space="preserve"> Confidentiality Test)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68BF7254" w14:textId="79262250" w:rsidR="000B2A56" w:rsidRPr="00E23E15" w:rsidRDefault="000B2A56" w:rsidP="00E23E15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14:paraId="26D729AF" w14:textId="77777777" w:rsidR="000B2A56" w:rsidRPr="002F7B5C" w:rsidRDefault="000B2A56" w:rsidP="00C06B98">
            <w:pPr>
              <w:pStyle w:val="Table10ptText-ASDEFCON"/>
            </w:pP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14:paraId="2766D3B3" w14:textId="77777777" w:rsidR="000B2A56" w:rsidRPr="002F7B5C" w:rsidRDefault="000B2A56" w:rsidP="00C06B98">
            <w:pPr>
              <w:pStyle w:val="Table10ptText-ASDEFCON"/>
            </w:pPr>
          </w:p>
        </w:tc>
      </w:tr>
      <w:tr w:rsidR="0058175B" w:rsidRPr="00157077" w14:paraId="748F6250" w14:textId="77777777" w:rsidTr="0058175B">
        <w:trPr>
          <w:cantSplit/>
        </w:trPr>
        <w:tc>
          <w:tcPr>
            <w:tcW w:w="10349" w:type="dxa"/>
            <w:gridSpan w:val="6"/>
            <w:shd w:val="clear" w:color="auto" w:fill="CCCCCC"/>
          </w:tcPr>
          <w:p w14:paraId="21632BAD" w14:textId="77777777" w:rsidR="0058175B" w:rsidRDefault="0058175B" w:rsidP="00C06B98">
            <w:pPr>
              <w:pStyle w:val="Table10ptText-ASDEFCON"/>
              <w:keepNext/>
              <w:rPr>
                <w:b/>
              </w:rPr>
            </w:pPr>
            <w:r w:rsidRPr="00452F4D">
              <w:rPr>
                <w:b/>
              </w:rPr>
              <w:t>Attachments</w:t>
            </w:r>
            <w:r w:rsidRPr="00452F4D">
              <w:t>, for example</w:t>
            </w:r>
          </w:p>
        </w:tc>
      </w:tr>
      <w:tr w:rsidR="00D86A4D" w:rsidRPr="00157077" w14:paraId="16F6935E" w14:textId="77777777" w:rsidTr="00D86A4D">
        <w:trPr>
          <w:cantSplit/>
        </w:trPr>
        <w:tc>
          <w:tcPr>
            <w:tcW w:w="1844" w:type="dxa"/>
          </w:tcPr>
          <w:p w14:paraId="3BBB886E" w14:textId="77777777" w:rsidR="00D86A4D" w:rsidRPr="00452F4D" w:rsidRDefault="00D86A4D" w:rsidP="00C06B98">
            <w:pPr>
              <w:pStyle w:val="Table10ptText-ASDEFCON"/>
            </w:pPr>
            <w:r w:rsidRPr="00452F4D">
              <w:t>Attachment A:</w:t>
            </w:r>
          </w:p>
          <w:p w14:paraId="246DB70F" w14:textId="77777777" w:rsidR="00D86A4D" w:rsidRPr="00157077" w:rsidRDefault="00D86A4D" w:rsidP="00C06B98">
            <w:pPr>
              <w:pStyle w:val="Table10ptText-ASDEFCON"/>
            </w:pPr>
            <w:r w:rsidRPr="00452F4D">
              <w:t>Annex A</w:t>
            </w:r>
          </w:p>
        </w:tc>
        <w:tc>
          <w:tcPr>
            <w:tcW w:w="2542" w:type="dxa"/>
          </w:tcPr>
          <w:p w14:paraId="20147EC9" w14:textId="77777777" w:rsidR="00D86A4D" w:rsidRPr="00452F4D" w:rsidRDefault="00D86A4D" w:rsidP="00C06B98">
            <w:pPr>
              <w:pStyle w:val="Table10ptText-ASDEFCON"/>
            </w:pPr>
            <w:r w:rsidRPr="00452F4D">
              <w:t>List of Products Be</w:t>
            </w:r>
            <w:r w:rsidR="00D946C9">
              <w:t>ing</w:t>
            </w:r>
            <w:r w:rsidRPr="00452F4D">
              <w:t xml:space="preserve"> Supported</w:t>
            </w:r>
          </w:p>
          <w:p w14:paraId="03B83CE1" w14:textId="3F7B4809" w:rsidR="00D86A4D" w:rsidRPr="00E23E15" w:rsidRDefault="00D86A4D" w:rsidP="00E23E15">
            <w:pPr>
              <w:pStyle w:val="Table10ptText-ASDEFCON"/>
            </w:pPr>
            <w:r w:rsidRPr="00452F4D">
              <w:t>(Identify specific clause/s)</w:t>
            </w:r>
          </w:p>
        </w:tc>
        <w:tc>
          <w:tcPr>
            <w:tcW w:w="2419" w:type="dxa"/>
            <w:gridSpan w:val="2"/>
          </w:tcPr>
          <w:p w14:paraId="2BBCE65B" w14:textId="77777777" w:rsidR="00D86A4D" w:rsidRPr="00157077" w:rsidRDefault="00D86A4D" w:rsidP="00C06B98">
            <w:pPr>
              <w:pStyle w:val="Table10ptText-ASDEFCON"/>
            </w:pPr>
          </w:p>
        </w:tc>
        <w:tc>
          <w:tcPr>
            <w:tcW w:w="1843" w:type="dxa"/>
          </w:tcPr>
          <w:p w14:paraId="08DE06DB" w14:textId="77777777" w:rsidR="00D86A4D" w:rsidRPr="002F7B5C" w:rsidRDefault="00D86A4D" w:rsidP="00C06B98">
            <w:pPr>
              <w:pStyle w:val="Table10ptText-ASDEFCON"/>
            </w:pPr>
            <w:r w:rsidRPr="00452F4D">
              <w:t>Commonwealth / Contractor</w:t>
            </w:r>
          </w:p>
        </w:tc>
        <w:tc>
          <w:tcPr>
            <w:tcW w:w="1701" w:type="dxa"/>
          </w:tcPr>
          <w:p w14:paraId="48B9B236" w14:textId="77777777" w:rsidR="00D86A4D" w:rsidRPr="002F7B5C" w:rsidRDefault="00D86A4D" w:rsidP="00C06B98">
            <w:pPr>
              <w:pStyle w:val="Table10ptText-ASDEFCON"/>
            </w:pPr>
          </w:p>
        </w:tc>
      </w:tr>
      <w:tr w:rsidR="00D86A4D" w:rsidRPr="00157077" w14:paraId="230CD50D" w14:textId="77777777" w:rsidTr="00D86A4D">
        <w:trPr>
          <w:cantSplit/>
        </w:trPr>
        <w:tc>
          <w:tcPr>
            <w:tcW w:w="1844" w:type="dxa"/>
          </w:tcPr>
          <w:p w14:paraId="0C803725" w14:textId="77777777" w:rsidR="00D86A4D" w:rsidRPr="00157077" w:rsidRDefault="00D86A4D" w:rsidP="00C06B98">
            <w:pPr>
              <w:pStyle w:val="Table10ptText-ASDEFCON"/>
            </w:pPr>
            <w:r w:rsidRPr="00452F4D">
              <w:lastRenderedPageBreak/>
              <w:t>Attachment B</w:t>
            </w:r>
          </w:p>
        </w:tc>
        <w:tc>
          <w:tcPr>
            <w:tcW w:w="2542" w:type="dxa"/>
          </w:tcPr>
          <w:p w14:paraId="2DD0508C" w14:textId="77777777" w:rsidR="00D86A4D" w:rsidRPr="00452F4D" w:rsidRDefault="00D86A4D" w:rsidP="00C06B98">
            <w:pPr>
              <w:pStyle w:val="Table10ptText-ASDEFCON"/>
            </w:pPr>
            <w:r w:rsidRPr="00452F4D">
              <w:t>Price and Payments</w:t>
            </w:r>
          </w:p>
          <w:p w14:paraId="2BAED6FD" w14:textId="77777777" w:rsidR="00D86A4D" w:rsidRPr="00157077" w:rsidRDefault="00D86A4D" w:rsidP="00C06B98">
            <w:pPr>
              <w:pStyle w:val="Table10ptText-ASDEFCON"/>
            </w:pPr>
            <w:r w:rsidRPr="00452F4D">
              <w:t>(Identify specific clause, table or section)</w:t>
            </w:r>
          </w:p>
        </w:tc>
        <w:tc>
          <w:tcPr>
            <w:tcW w:w="2419" w:type="dxa"/>
            <w:gridSpan w:val="2"/>
          </w:tcPr>
          <w:p w14:paraId="6D7A705D" w14:textId="77777777" w:rsidR="00D86A4D" w:rsidRPr="00157077" w:rsidRDefault="00D86A4D" w:rsidP="00C06B98">
            <w:pPr>
              <w:pStyle w:val="Table10ptText-ASDEFCON"/>
            </w:pPr>
          </w:p>
        </w:tc>
        <w:tc>
          <w:tcPr>
            <w:tcW w:w="1843" w:type="dxa"/>
          </w:tcPr>
          <w:p w14:paraId="0D35926E" w14:textId="77777777" w:rsidR="00D86A4D" w:rsidRPr="002F7B5C" w:rsidRDefault="00D86A4D" w:rsidP="00C06B98">
            <w:pPr>
              <w:pStyle w:val="Table10ptText-ASDEFCON"/>
            </w:pPr>
            <w:r w:rsidRPr="002F7B5C">
              <w:t>Contractor</w:t>
            </w:r>
          </w:p>
        </w:tc>
        <w:tc>
          <w:tcPr>
            <w:tcW w:w="1701" w:type="dxa"/>
          </w:tcPr>
          <w:p w14:paraId="5B3F3623" w14:textId="77777777" w:rsidR="00D86A4D" w:rsidRPr="002F7B5C" w:rsidRDefault="00D86A4D" w:rsidP="00C06B98">
            <w:pPr>
              <w:pStyle w:val="Table10ptText-ASDEFCON"/>
            </w:pPr>
          </w:p>
        </w:tc>
      </w:tr>
      <w:tr w:rsidR="00D86A4D" w:rsidRPr="00157077" w14:paraId="1A27BAFB" w14:textId="77777777" w:rsidTr="00D86A4D">
        <w:trPr>
          <w:cantSplit/>
        </w:trPr>
        <w:tc>
          <w:tcPr>
            <w:tcW w:w="1844" w:type="dxa"/>
            <w:tcBorders>
              <w:bottom w:val="single" w:sz="6" w:space="0" w:color="000000"/>
            </w:tcBorders>
          </w:tcPr>
          <w:p w14:paraId="3E56229F" w14:textId="77777777" w:rsidR="00D86A4D" w:rsidRPr="00452F4D" w:rsidRDefault="00D86A4D" w:rsidP="00C06B98">
            <w:pPr>
              <w:pStyle w:val="Table10ptText-ASDEFCON"/>
              <w:rPr>
                <w:szCs w:val="20"/>
              </w:rPr>
            </w:pPr>
            <w:r w:rsidRPr="00452F4D">
              <w:t>Attachment G</w:t>
            </w:r>
            <w:r w:rsidRPr="00157077" w:rsidDel="00D86A4D">
              <w:t xml:space="preserve"> </w:t>
            </w:r>
          </w:p>
        </w:tc>
        <w:tc>
          <w:tcPr>
            <w:tcW w:w="2542" w:type="dxa"/>
            <w:tcBorders>
              <w:bottom w:val="single" w:sz="6" w:space="0" w:color="000000"/>
            </w:tcBorders>
          </w:tcPr>
          <w:p w14:paraId="097B11DF" w14:textId="5F19A79A" w:rsidR="00D86A4D" w:rsidRPr="00452F4D" w:rsidRDefault="00F14ADC" w:rsidP="00F14ADC">
            <w:pPr>
              <w:pStyle w:val="Table10ptText-ASDEFCON"/>
            </w:pPr>
            <w:r w:rsidRPr="00F14ADC">
              <w:t>Technical Data And Software Rights Schedule</w:t>
            </w:r>
          </w:p>
        </w:tc>
        <w:tc>
          <w:tcPr>
            <w:tcW w:w="2419" w:type="dxa"/>
            <w:gridSpan w:val="2"/>
            <w:tcBorders>
              <w:bottom w:val="single" w:sz="6" w:space="0" w:color="000000"/>
            </w:tcBorders>
          </w:tcPr>
          <w:p w14:paraId="51693EE6" w14:textId="77777777" w:rsidR="00D86A4D" w:rsidRPr="00157077" w:rsidDel="00D86A4D" w:rsidRDefault="00D86A4D" w:rsidP="00C06B98">
            <w:pPr>
              <w:pStyle w:val="Table10ptText-ASDEFCON"/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14:paraId="4D9EE1CF" w14:textId="77777777" w:rsidR="00D86A4D" w:rsidRPr="002F7B5C" w:rsidDel="00D86A4D" w:rsidRDefault="00D86A4D" w:rsidP="00C06B98">
            <w:pPr>
              <w:pStyle w:val="Table10ptText-ASDEFCON"/>
            </w:pPr>
            <w:r>
              <w:t>Contractor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14:paraId="63499D63" w14:textId="77777777" w:rsidR="00D86A4D" w:rsidRPr="002F7B5C" w:rsidRDefault="00D86A4D" w:rsidP="00C06B98">
            <w:pPr>
              <w:pStyle w:val="Table10ptText-ASDEFCON"/>
            </w:pPr>
          </w:p>
        </w:tc>
      </w:tr>
    </w:tbl>
    <w:p w14:paraId="013CE4C3" w14:textId="77777777" w:rsidR="000F2731" w:rsidRPr="00157077" w:rsidRDefault="000F2731" w:rsidP="00C06B98">
      <w:pPr>
        <w:pStyle w:val="ASDEFCONNormal"/>
      </w:pPr>
    </w:p>
    <w:sectPr w:rsidR="000F2731" w:rsidRPr="00157077" w:rsidSect="00260A0B">
      <w:headerReference w:type="default" r:id="rId8"/>
      <w:footerReference w:type="default" r:id="rId9"/>
      <w:pgSz w:w="11907" w:h="16840" w:code="9"/>
      <w:pgMar w:top="1304" w:right="1418" w:bottom="907" w:left="1418" w:header="567" w:footer="28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48C7C" w14:textId="77777777" w:rsidR="005D6B5D" w:rsidRDefault="005D6B5D">
      <w:r>
        <w:separator/>
      </w:r>
    </w:p>
  </w:endnote>
  <w:endnote w:type="continuationSeparator" w:id="0">
    <w:p w14:paraId="7FF2D25A" w14:textId="77777777" w:rsidR="005D6B5D" w:rsidRDefault="005D6B5D">
      <w:r>
        <w:continuationSeparator/>
      </w:r>
    </w:p>
  </w:endnote>
  <w:endnote w:type="continuationNotice" w:id="1">
    <w:p w14:paraId="4C6B45EB" w14:textId="77777777" w:rsidR="005D6B5D" w:rsidRDefault="005D6B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260A0B" w14:paraId="5B1438F1" w14:textId="77777777" w:rsidTr="00260A0B">
      <w:tc>
        <w:tcPr>
          <w:tcW w:w="2500" w:type="pct"/>
        </w:tcPr>
        <w:p w14:paraId="687EBD80" w14:textId="27514364" w:rsidR="00260A0B" w:rsidRDefault="00E23E15" w:rsidP="00EC74F9">
          <w:pPr>
            <w:pStyle w:val="ASDEFCONHeaderFooterLeft"/>
          </w:pPr>
          <w:fldSimple w:instr=" DOCPROPERTY Footer_Left ">
            <w:r w:rsidR="00112845">
              <w:t>Attachment to Draft Conditions of Contract</w:t>
            </w:r>
          </w:fldSimple>
          <w:r w:rsidR="00260A0B">
            <w:t xml:space="preserve"> (</w:t>
          </w:r>
          <w:fldSimple w:instr=" DOCPROPERTY  Version  \* MERGEFORMAT ">
            <w:r>
              <w:t>V5.3</w:t>
            </w:r>
          </w:fldSimple>
          <w:r w:rsidR="00260A0B">
            <w:t>)</w:t>
          </w:r>
        </w:p>
      </w:tc>
      <w:tc>
        <w:tcPr>
          <w:tcW w:w="2500" w:type="pct"/>
        </w:tcPr>
        <w:p w14:paraId="6138CCC3" w14:textId="01897A5B" w:rsidR="00260A0B" w:rsidRDefault="00260A0B" w:rsidP="00260A0B">
          <w:pPr>
            <w:pStyle w:val="ASDEFCONHeaderFooterRight"/>
          </w:pPr>
          <w:r>
            <w:t>N-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26D77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260A0B" w14:paraId="7CA45482" w14:textId="77777777" w:rsidTr="00260A0B">
      <w:tc>
        <w:tcPr>
          <w:tcW w:w="5000" w:type="pct"/>
          <w:gridSpan w:val="2"/>
        </w:tcPr>
        <w:p w14:paraId="31D9692B" w14:textId="774F22A1" w:rsidR="00260A0B" w:rsidRDefault="00E23E15" w:rsidP="00260A0B">
          <w:pPr>
            <w:pStyle w:val="ASDEFCONHeaderFooterClassification"/>
          </w:pPr>
          <w:fldSimple w:instr=" DOCPROPERTY Classification ">
            <w:r w:rsidR="00112845">
              <w:t>OFFICIAL</w:t>
            </w:r>
          </w:fldSimple>
        </w:p>
      </w:tc>
    </w:tr>
  </w:tbl>
  <w:p w14:paraId="474B00C7" w14:textId="77777777" w:rsidR="00E033C2" w:rsidRPr="00260A0B" w:rsidRDefault="00E033C2" w:rsidP="00260A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F47DF" w14:textId="77777777" w:rsidR="005D6B5D" w:rsidRDefault="005D6B5D">
      <w:r>
        <w:separator/>
      </w:r>
    </w:p>
  </w:footnote>
  <w:footnote w:type="continuationSeparator" w:id="0">
    <w:p w14:paraId="33BF2AD7" w14:textId="77777777" w:rsidR="005D6B5D" w:rsidRDefault="005D6B5D">
      <w:r>
        <w:continuationSeparator/>
      </w:r>
    </w:p>
  </w:footnote>
  <w:footnote w:type="continuationNotice" w:id="1">
    <w:p w14:paraId="4407FE66" w14:textId="77777777" w:rsidR="005D6B5D" w:rsidRDefault="005D6B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260A0B" w14:paraId="3AC3DD81" w14:textId="77777777" w:rsidTr="00260A0B">
      <w:tc>
        <w:tcPr>
          <w:tcW w:w="5000" w:type="pct"/>
          <w:gridSpan w:val="2"/>
        </w:tcPr>
        <w:p w14:paraId="1820BB73" w14:textId="454A57AF" w:rsidR="00260A0B" w:rsidRDefault="00E23E15" w:rsidP="00260A0B">
          <w:pPr>
            <w:pStyle w:val="ASDEFCONHeaderFooterClassification"/>
          </w:pPr>
          <w:fldSimple w:instr=" DOCPROPERTY Classification ">
            <w:r w:rsidR="00112845">
              <w:t>OFFICIAL</w:t>
            </w:r>
          </w:fldSimple>
        </w:p>
      </w:tc>
    </w:tr>
    <w:tr w:rsidR="00260A0B" w14:paraId="3B724720" w14:textId="77777777" w:rsidTr="00260A0B">
      <w:tc>
        <w:tcPr>
          <w:tcW w:w="2500" w:type="pct"/>
        </w:tcPr>
        <w:p w14:paraId="07158215" w14:textId="7A1B4EC2" w:rsidR="00260A0B" w:rsidRDefault="00E23E15" w:rsidP="00260A0B">
          <w:pPr>
            <w:pStyle w:val="ASDEFCONHeaderFooterLeft"/>
          </w:pPr>
          <w:fldSimple w:instr=" DOCPROPERTY Header_Left ">
            <w:r w:rsidR="00112845">
              <w:t>ASDEFCON (Support)</w:t>
            </w:r>
          </w:fldSimple>
        </w:p>
      </w:tc>
      <w:tc>
        <w:tcPr>
          <w:tcW w:w="2500" w:type="pct"/>
        </w:tcPr>
        <w:p w14:paraId="5F2C241D" w14:textId="735DDEBB" w:rsidR="00260A0B" w:rsidRDefault="00E23E15" w:rsidP="00260A0B">
          <w:pPr>
            <w:pStyle w:val="ASDEFCONHeaderFooterRight"/>
          </w:pPr>
          <w:fldSimple w:instr=" DOCPROPERTY Header_Right ">
            <w:r w:rsidR="00112845">
              <w:t>PART 2</w:t>
            </w:r>
          </w:fldSimple>
        </w:p>
      </w:tc>
    </w:tr>
  </w:tbl>
  <w:p w14:paraId="2A1F6141" w14:textId="77777777" w:rsidR="000654E9" w:rsidRPr="00260A0B" w:rsidRDefault="00260A0B" w:rsidP="00260A0B">
    <w:pPr>
      <w:pStyle w:val="ASDEFCONTitle"/>
    </w:pPr>
    <w:r>
      <w:t>ATTACHMENT 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36"/>
  </w:num>
  <w:num w:numId="5">
    <w:abstractNumId w:val="24"/>
    <w:lvlOverride w:ilvl="0">
      <w:startOverride w:val="1"/>
    </w:lvlOverride>
  </w:num>
  <w:num w:numId="6">
    <w:abstractNumId w:val="10"/>
  </w:num>
  <w:num w:numId="7">
    <w:abstractNumId w:val="11"/>
  </w:num>
  <w:num w:numId="8">
    <w:abstractNumId w:val="32"/>
  </w:num>
  <w:num w:numId="9">
    <w:abstractNumId w:val="18"/>
  </w:num>
  <w:num w:numId="10">
    <w:abstractNumId w:val="25"/>
  </w:num>
  <w:num w:numId="11">
    <w:abstractNumId w:val="37"/>
  </w:num>
  <w:num w:numId="12">
    <w:abstractNumId w:val="12"/>
  </w:num>
  <w:num w:numId="13">
    <w:abstractNumId w:val="15"/>
  </w:num>
  <w:num w:numId="14">
    <w:abstractNumId w:val="39"/>
  </w:num>
  <w:num w:numId="15">
    <w:abstractNumId w:val="9"/>
  </w:num>
  <w:num w:numId="16">
    <w:abstractNumId w:val="7"/>
  </w:num>
  <w:num w:numId="17">
    <w:abstractNumId w:val="2"/>
  </w:num>
  <w:num w:numId="18">
    <w:abstractNumId w:val="4"/>
  </w:num>
  <w:num w:numId="19">
    <w:abstractNumId w:val="14"/>
  </w:num>
  <w:num w:numId="20">
    <w:abstractNumId w:val="1"/>
  </w:num>
  <w:num w:numId="21">
    <w:abstractNumId w:val="20"/>
  </w:num>
  <w:num w:numId="22">
    <w:abstractNumId w:val="34"/>
  </w:num>
  <w:num w:numId="23">
    <w:abstractNumId w:val="31"/>
  </w:num>
  <w:num w:numId="24">
    <w:abstractNumId w:val="30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5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"/>
  </w:num>
  <w:num w:numId="32">
    <w:abstractNumId w:val="38"/>
  </w:num>
  <w:num w:numId="33">
    <w:abstractNumId w:val="13"/>
  </w:num>
  <w:num w:numId="34">
    <w:abstractNumId w:val="22"/>
  </w:num>
  <w:num w:numId="35">
    <w:abstractNumId w:val="8"/>
  </w:num>
  <w:num w:numId="36">
    <w:abstractNumId w:val="3"/>
  </w:num>
  <w:num w:numId="37">
    <w:abstractNumId w:val="27"/>
  </w:num>
  <w:num w:numId="38">
    <w:abstractNumId w:val="28"/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9"/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activeWritingStyle w:appName="MSWord" w:lang="en-AU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\315875643.2"/>
  </w:docVars>
  <w:rsids>
    <w:rsidRoot w:val="00157077"/>
    <w:rsid w:val="000031D4"/>
    <w:rsid w:val="00022677"/>
    <w:rsid w:val="00024397"/>
    <w:rsid w:val="00026D77"/>
    <w:rsid w:val="00046A4B"/>
    <w:rsid w:val="00052EDC"/>
    <w:rsid w:val="000654E9"/>
    <w:rsid w:val="00065D02"/>
    <w:rsid w:val="00074CEE"/>
    <w:rsid w:val="00090A43"/>
    <w:rsid w:val="00092E2C"/>
    <w:rsid w:val="000B2A56"/>
    <w:rsid w:val="000B3531"/>
    <w:rsid w:val="000D35FF"/>
    <w:rsid w:val="000F2731"/>
    <w:rsid w:val="00100E64"/>
    <w:rsid w:val="00105CB5"/>
    <w:rsid w:val="00112845"/>
    <w:rsid w:val="00157077"/>
    <w:rsid w:val="001A28A7"/>
    <w:rsid w:val="001A4724"/>
    <w:rsid w:val="001B3E8C"/>
    <w:rsid w:val="001B4A30"/>
    <w:rsid w:val="002231FA"/>
    <w:rsid w:val="0022672E"/>
    <w:rsid w:val="00233673"/>
    <w:rsid w:val="00234467"/>
    <w:rsid w:val="00260A0B"/>
    <w:rsid w:val="002A727F"/>
    <w:rsid w:val="002C5F87"/>
    <w:rsid w:val="002D57C0"/>
    <w:rsid w:val="002E44F8"/>
    <w:rsid w:val="002F7B5C"/>
    <w:rsid w:val="0030251E"/>
    <w:rsid w:val="00333D94"/>
    <w:rsid w:val="0033629B"/>
    <w:rsid w:val="003373EE"/>
    <w:rsid w:val="00351B20"/>
    <w:rsid w:val="0036245C"/>
    <w:rsid w:val="0037276C"/>
    <w:rsid w:val="00390007"/>
    <w:rsid w:val="003A2FFA"/>
    <w:rsid w:val="003D3725"/>
    <w:rsid w:val="004209C3"/>
    <w:rsid w:val="00420A54"/>
    <w:rsid w:val="00430C51"/>
    <w:rsid w:val="0044207E"/>
    <w:rsid w:val="004C209C"/>
    <w:rsid w:val="004C7D7B"/>
    <w:rsid w:val="004E73EA"/>
    <w:rsid w:val="005163CF"/>
    <w:rsid w:val="005462FD"/>
    <w:rsid w:val="0058175B"/>
    <w:rsid w:val="005A3BFE"/>
    <w:rsid w:val="005B727E"/>
    <w:rsid w:val="005D6B5D"/>
    <w:rsid w:val="0061493A"/>
    <w:rsid w:val="00635514"/>
    <w:rsid w:val="00637726"/>
    <w:rsid w:val="006645FC"/>
    <w:rsid w:val="006975BA"/>
    <w:rsid w:val="006C6076"/>
    <w:rsid w:val="006D0106"/>
    <w:rsid w:val="006D517B"/>
    <w:rsid w:val="006F7C8F"/>
    <w:rsid w:val="00700B36"/>
    <w:rsid w:val="00713351"/>
    <w:rsid w:val="00771790"/>
    <w:rsid w:val="007C508F"/>
    <w:rsid w:val="007F3261"/>
    <w:rsid w:val="00800F59"/>
    <w:rsid w:val="00801CE7"/>
    <w:rsid w:val="00860C6B"/>
    <w:rsid w:val="008B1112"/>
    <w:rsid w:val="008B71D4"/>
    <w:rsid w:val="008D5844"/>
    <w:rsid w:val="009265FE"/>
    <w:rsid w:val="00937D49"/>
    <w:rsid w:val="009417F4"/>
    <w:rsid w:val="00973922"/>
    <w:rsid w:val="00981E84"/>
    <w:rsid w:val="0098660A"/>
    <w:rsid w:val="009C51CD"/>
    <w:rsid w:val="009D4E3B"/>
    <w:rsid w:val="009F2FAD"/>
    <w:rsid w:val="00A0772F"/>
    <w:rsid w:val="00A10E71"/>
    <w:rsid w:val="00A15D65"/>
    <w:rsid w:val="00A2252D"/>
    <w:rsid w:val="00A446D0"/>
    <w:rsid w:val="00A46476"/>
    <w:rsid w:val="00A52B62"/>
    <w:rsid w:val="00A9051C"/>
    <w:rsid w:val="00AA0C40"/>
    <w:rsid w:val="00AA5B8E"/>
    <w:rsid w:val="00AF47DC"/>
    <w:rsid w:val="00B0031A"/>
    <w:rsid w:val="00B06F1A"/>
    <w:rsid w:val="00B119D3"/>
    <w:rsid w:val="00B138EA"/>
    <w:rsid w:val="00B139FA"/>
    <w:rsid w:val="00B147D6"/>
    <w:rsid w:val="00B33B23"/>
    <w:rsid w:val="00B93B75"/>
    <w:rsid w:val="00BD27B3"/>
    <w:rsid w:val="00BE0319"/>
    <w:rsid w:val="00C015E4"/>
    <w:rsid w:val="00C06B98"/>
    <w:rsid w:val="00C24A4F"/>
    <w:rsid w:val="00C51F19"/>
    <w:rsid w:val="00C56CF4"/>
    <w:rsid w:val="00C7001B"/>
    <w:rsid w:val="00C701CB"/>
    <w:rsid w:val="00D27B12"/>
    <w:rsid w:val="00D31F65"/>
    <w:rsid w:val="00D358EB"/>
    <w:rsid w:val="00D465B9"/>
    <w:rsid w:val="00D50821"/>
    <w:rsid w:val="00D85CE8"/>
    <w:rsid w:val="00D86A4D"/>
    <w:rsid w:val="00D946C9"/>
    <w:rsid w:val="00DA3330"/>
    <w:rsid w:val="00DD4FB1"/>
    <w:rsid w:val="00DD5391"/>
    <w:rsid w:val="00DF3340"/>
    <w:rsid w:val="00E033C2"/>
    <w:rsid w:val="00E23E15"/>
    <w:rsid w:val="00E41A23"/>
    <w:rsid w:val="00E563E3"/>
    <w:rsid w:val="00E9722F"/>
    <w:rsid w:val="00EB2F97"/>
    <w:rsid w:val="00EB46CE"/>
    <w:rsid w:val="00EC74F9"/>
    <w:rsid w:val="00EE2FA2"/>
    <w:rsid w:val="00F14ADC"/>
    <w:rsid w:val="00F15BF6"/>
    <w:rsid w:val="00F3659C"/>
    <w:rsid w:val="00F4053B"/>
    <w:rsid w:val="00F63CA2"/>
    <w:rsid w:val="00F827A0"/>
    <w:rsid w:val="00FA5E08"/>
    <w:rsid w:val="00FC124E"/>
    <w:rsid w:val="00FD19DE"/>
    <w:rsid w:val="00FE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6A065B"/>
  <w15:docId w15:val="{375E7633-F7EC-4F7D-A76C-09C9DE47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D7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026D77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,h2 main heading,B Sub/Bold,B Sub/Bold1,B Sub/Bold2,B Sub/Bold11,h2 main heading1,h2 main heading2,B Sub/Bold3,B Sub/Bold12,h2 main heading3,B Sub/Bold4,B Sub/Bold13,SubPara,2 headline,h,sub,Para 2"/>
    <w:basedOn w:val="Normal"/>
    <w:next w:val="Normal"/>
    <w:link w:val="Heading2Char"/>
    <w:unhideWhenUsed/>
    <w:qFormat/>
    <w:rsid w:val="00026D7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h3,h31,h32,h311"/>
    <w:basedOn w:val="Normal"/>
    <w:next w:val="Normal"/>
    <w:link w:val="Heading3Char"/>
    <w:uiPriority w:val="9"/>
    <w:qFormat/>
    <w:rsid w:val="00E23E15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E23E15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1B3E8C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"/>
    <w:basedOn w:val="Normal"/>
    <w:next w:val="Normal"/>
    <w:link w:val="Heading6Char1"/>
    <w:qFormat/>
    <w:rsid w:val="001B3E8C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1"/>
    <w:qFormat/>
    <w:rsid w:val="001B3E8C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"/>
    <w:basedOn w:val="Normal"/>
    <w:next w:val="Normal"/>
    <w:link w:val="Heading8Char1"/>
    <w:qFormat/>
    <w:rsid w:val="001B3E8C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1B3E8C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026D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6D77"/>
  </w:style>
  <w:style w:type="paragraph" w:styleId="Footer">
    <w:name w:val="footer"/>
    <w:basedOn w:val="Normal"/>
    <w:link w:val="FooterChar1"/>
    <w:rsid w:val="00F3659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F3659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B3E8C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026D7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026D77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link w:val="BodyTextChar1"/>
    <w:rsid w:val="001B3E8C"/>
  </w:style>
  <w:style w:type="paragraph" w:customStyle="1" w:styleId="Style1">
    <w:name w:val="Style1"/>
    <w:basedOn w:val="Heading4"/>
    <w:rsid w:val="00FD19DE"/>
    <w:rPr>
      <w:b w:val="0"/>
    </w:rPr>
  </w:style>
  <w:style w:type="paragraph" w:styleId="EndnoteText">
    <w:name w:val="endnote text"/>
    <w:basedOn w:val="Normal"/>
    <w:link w:val="EndnoteTextChar1"/>
    <w:semiHidden/>
    <w:rsid w:val="001B3E8C"/>
    <w:rPr>
      <w:szCs w:val="20"/>
    </w:rPr>
  </w:style>
  <w:style w:type="paragraph" w:styleId="BalloonText">
    <w:name w:val="Balloon Text"/>
    <w:basedOn w:val="Normal"/>
    <w:link w:val="BalloonTextChar1"/>
    <w:semiHidden/>
    <w:rsid w:val="00F3659C"/>
    <w:rPr>
      <w:rFonts w:ascii="Tahoma" w:hAnsi="Tahoma" w:cs="Tahoma"/>
      <w:sz w:val="16"/>
      <w:szCs w:val="16"/>
    </w:rPr>
  </w:style>
  <w:style w:type="paragraph" w:customStyle="1" w:styleId="NoteToDrafters">
    <w:name w:val="Note To Drafters"/>
    <w:basedOn w:val="Normal"/>
    <w:next w:val="Normal"/>
    <w:autoRedefine/>
    <w:semiHidden/>
    <w:rsid w:val="00F3659C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F3659C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F3659C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F3659C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F3659C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F3659C"/>
    <w:rPr>
      <w:b/>
      <w:caps/>
    </w:rPr>
  </w:style>
  <w:style w:type="paragraph" w:customStyle="1" w:styleId="Recitals">
    <w:name w:val="Recitals"/>
    <w:basedOn w:val="Normal"/>
    <w:semiHidden/>
    <w:rsid w:val="00F3659C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F3659C"/>
    <w:pPr>
      <w:keepNext/>
      <w:ind w:left="851"/>
    </w:pPr>
  </w:style>
  <w:style w:type="paragraph" w:customStyle="1" w:styleId="TablePara">
    <w:name w:val="Table Para"/>
    <w:autoRedefine/>
    <w:semiHidden/>
    <w:rsid w:val="00F3659C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F3659C"/>
  </w:style>
  <w:style w:type="paragraph" w:customStyle="1" w:styleId="TableSubpara">
    <w:name w:val="Table Subpara"/>
    <w:autoRedefine/>
    <w:semiHidden/>
    <w:rsid w:val="00F3659C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F3659C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F3659C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F3659C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E23E1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Char1,h2 main heading Char1,B Sub/Bold Char1,B Sub/Bold1 Char1,B Sub/Bold2 Char1,B Sub/Bold11 Char1,h2 main heading1 Char1,h2 main heading2 Char1,B Sub/Bold3 Char1,B Sub/Bold12 Char1"/>
    <w:link w:val="Heading2"/>
    <w:locked/>
    <w:rsid w:val="00026D77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h3 Char1,h31 Char1,h32 Char1,h311 Char1"/>
    <w:link w:val="Heading3"/>
    <w:uiPriority w:val="9"/>
    <w:locked/>
    <w:rsid w:val="00E23E15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"/>
    <w:link w:val="Heading4"/>
    <w:uiPriority w:val="9"/>
    <w:locked/>
    <w:rsid w:val="00E23E15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F3659C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F3659C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F3659C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F3659C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F3659C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F3659C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F3659C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F3659C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F3659C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semiHidden/>
    <w:locked/>
    <w:rsid w:val="00F3659C"/>
    <w:rPr>
      <w:rFonts w:cs="Times New Roman"/>
      <w:sz w:val="2"/>
      <w:lang w:val="x-none" w:eastAsia="en-US"/>
    </w:rPr>
  </w:style>
  <w:style w:type="character" w:customStyle="1" w:styleId="BodyTextChar">
    <w:name w:val="Body Text Char"/>
    <w:semiHidden/>
    <w:locked/>
    <w:rsid w:val="00F3659C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F3659C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F3659C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F3659C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,Head hdbk Char,Top 2 Char,h2 Char,H2 Char,h2 main heading Char,B Sub/Bold Char,B Sub/Bold1 Char,B Sub/Bold2 Char,B Sub/Bold11 Char,h2 main heading1 Char,h2 main heading2 Char,B Sub/Bold3 Char,B Sub/Bold12 Char,B Sub/Bold4 Char"/>
    <w:uiPriority w:val="9"/>
    <w:locked/>
    <w:rsid w:val="00F3659C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h3 Char,h31 Char,h32 Char,h311 Char"/>
    <w:uiPriority w:val="9"/>
    <w:locked/>
    <w:rsid w:val="00F3659C"/>
    <w:rPr>
      <w:b/>
      <w:bCs/>
      <w:szCs w:val="24"/>
    </w:rPr>
  </w:style>
  <w:style w:type="character" w:customStyle="1" w:styleId="Heading4Char1">
    <w:name w:val="Heading 4 Char1"/>
    <w:aliases w:val="Para4 Char"/>
    <w:uiPriority w:val="9"/>
    <w:locked/>
    <w:rsid w:val="00F3659C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F3659C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"/>
    <w:link w:val="Heading6"/>
    <w:locked/>
    <w:rsid w:val="00F3659C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F3659C"/>
    <w:rPr>
      <w:sz w:val="24"/>
      <w:szCs w:val="24"/>
    </w:rPr>
  </w:style>
  <w:style w:type="character" w:customStyle="1" w:styleId="Heading8Char1">
    <w:name w:val="Heading 8 Char1"/>
    <w:aliases w:val="Spare4 Char"/>
    <w:link w:val="Heading8"/>
    <w:locked/>
    <w:rsid w:val="00F3659C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F3659C"/>
    <w:rPr>
      <w:rFonts w:ascii="Arial" w:hAnsi="Arial" w:cs="Arial"/>
      <w:sz w:val="22"/>
      <w:szCs w:val="24"/>
    </w:rPr>
  </w:style>
  <w:style w:type="paragraph" w:styleId="TOC3">
    <w:name w:val="toc 3"/>
    <w:basedOn w:val="Normal"/>
    <w:next w:val="Normal"/>
    <w:autoRedefine/>
    <w:rsid w:val="00026D77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026D7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26D7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26D7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26D7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26D7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26D77"/>
    <w:pPr>
      <w:spacing w:after="100"/>
      <w:ind w:left="1600"/>
    </w:pPr>
  </w:style>
  <w:style w:type="paragraph" w:styleId="CommentText">
    <w:name w:val="annotation text"/>
    <w:basedOn w:val="Normal"/>
    <w:link w:val="CommentTextChar1"/>
    <w:rsid w:val="00F3659C"/>
  </w:style>
  <w:style w:type="character" w:customStyle="1" w:styleId="CommentTextChar1">
    <w:name w:val="Comment Text Char1"/>
    <w:link w:val="CommentText"/>
    <w:rsid w:val="00F3659C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F3659C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F3659C"/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rsid w:val="00F3659C"/>
    <w:rPr>
      <w:rFonts w:cs="Times New Roman"/>
      <w:sz w:val="16"/>
    </w:rPr>
  </w:style>
  <w:style w:type="character" w:styleId="PageNumber">
    <w:name w:val="page number"/>
    <w:rsid w:val="00F3659C"/>
    <w:rPr>
      <w:rFonts w:cs="Times New Roman"/>
    </w:rPr>
  </w:style>
  <w:style w:type="character" w:customStyle="1" w:styleId="EndnoteTextChar1">
    <w:name w:val="Endnote Text Char1"/>
    <w:link w:val="EndnoteText"/>
    <w:semiHidden/>
    <w:locked/>
    <w:rsid w:val="00F3659C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F3659C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026D77"/>
    <w:rPr>
      <w:color w:val="0000FF"/>
      <w:u w:val="single"/>
    </w:rPr>
  </w:style>
  <w:style w:type="character" w:styleId="FollowedHyperlink">
    <w:name w:val="FollowedHyperlink"/>
    <w:rsid w:val="00F3659C"/>
    <w:rPr>
      <w:rFonts w:cs="Times New Roman"/>
      <w:color w:val="800080"/>
      <w:u w:val="single"/>
    </w:rPr>
  </w:style>
  <w:style w:type="character" w:styleId="Emphasis">
    <w:name w:val="Emphasis"/>
    <w:qFormat/>
    <w:rsid w:val="00F3659C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F3659C"/>
    <w:rPr>
      <w:b/>
      <w:bCs/>
    </w:rPr>
  </w:style>
  <w:style w:type="character" w:customStyle="1" w:styleId="CommentSubjectChar1">
    <w:name w:val="Comment Subject Char1"/>
    <w:link w:val="CommentSubject"/>
    <w:rsid w:val="00F3659C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F3659C"/>
    <w:rPr>
      <w:rFonts w:ascii="Tahoma" w:eastAsia="Calibri" w:hAnsi="Tahoma" w:cs="Tahoma"/>
      <w:sz w:val="16"/>
      <w:szCs w:val="16"/>
      <w:lang w:eastAsia="en-US"/>
    </w:rPr>
  </w:style>
  <w:style w:type="paragraph" w:customStyle="1" w:styleId="Notetodrafters0">
    <w:name w:val="Note to drafters"/>
    <w:basedOn w:val="Normal"/>
    <w:next w:val="Normal"/>
    <w:rsid w:val="00EE2FA2"/>
    <w:pPr>
      <w:shd w:val="clear" w:color="auto" w:fill="000000"/>
      <w:spacing w:after="0"/>
    </w:pPr>
    <w:rPr>
      <w:b/>
      <w:i/>
      <w:szCs w:val="20"/>
      <w:lang w:val="en-US"/>
    </w:rPr>
  </w:style>
  <w:style w:type="paragraph" w:customStyle="1" w:styleId="TxtParagraph">
    <w:name w:val="Txt  Paragraph"/>
    <w:basedOn w:val="Normal"/>
    <w:rsid w:val="0058175B"/>
    <w:pPr>
      <w:tabs>
        <w:tab w:val="left" w:pos="567"/>
      </w:tabs>
      <w:spacing w:before="120" w:line="300" w:lineRule="atLeast"/>
    </w:pPr>
    <w:rPr>
      <w:rFonts w:ascii="Times New Roman" w:hAnsi="Times New Roman"/>
      <w:color w:val="000000"/>
      <w:sz w:val="24"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026D77"/>
    <w:pPr>
      <w:keepNext/>
      <w:keepLines/>
      <w:numPr>
        <w:ilvl w:val="1"/>
        <w:numId w:val="2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26D7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26D7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26D77"/>
    <w:pPr>
      <w:numPr>
        <w:ilvl w:val="2"/>
        <w:numId w:val="24"/>
      </w:numPr>
    </w:pPr>
  </w:style>
  <w:style w:type="paragraph" w:customStyle="1" w:styleId="COTCOCLV1-ASDEFCON">
    <w:name w:val="COT/COC LV1 - ASDEFCON"/>
    <w:basedOn w:val="ASDEFCONNormal"/>
    <w:next w:val="COTCOCLV2-ASDEFCON"/>
    <w:rsid w:val="00026D77"/>
    <w:pPr>
      <w:keepNext/>
      <w:keepLines/>
      <w:numPr>
        <w:numId w:val="2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26D77"/>
    <w:pPr>
      <w:numPr>
        <w:ilvl w:val="3"/>
        <w:numId w:val="24"/>
      </w:numPr>
    </w:pPr>
  </w:style>
  <w:style w:type="paragraph" w:customStyle="1" w:styleId="COTCOCLV5-ASDEFCON">
    <w:name w:val="COT/COC LV5 - ASDEFCON"/>
    <w:basedOn w:val="ASDEFCONNormal"/>
    <w:rsid w:val="00026D77"/>
    <w:pPr>
      <w:numPr>
        <w:ilvl w:val="4"/>
        <w:numId w:val="24"/>
      </w:numPr>
    </w:pPr>
  </w:style>
  <w:style w:type="paragraph" w:customStyle="1" w:styleId="COTCOCLV6-ASDEFCON">
    <w:name w:val="COT/COC LV6 - ASDEFCON"/>
    <w:basedOn w:val="ASDEFCONNormal"/>
    <w:rsid w:val="00026D77"/>
    <w:pPr>
      <w:keepLines/>
      <w:numPr>
        <w:ilvl w:val="5"/>
        <w:numId w:val="24"/>
      </w:numPr>
    </w:pPr>
  </w:style>
  <w:style w:type="paragraph" w:customStyle="1" w:styleId="ASDEFCONOption">
    <w:name w:val="ASDEFCON Option"/>
    <w:basedOn w:val="ASDEFCONNormal"/>
    <w:rsid w:val="00026D7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26D7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26D7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26D7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26D77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26D77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26D7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26D77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26D77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026D7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26D7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26D7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26D7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26D7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26D7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26D7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26D7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26D7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26D7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26D7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26D7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26D7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26D7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26D77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26D77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26D77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26D77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26D77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26D77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26D77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26D77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26D77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26D77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26D7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26D7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26D7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26D7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26D7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26D7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26D7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26D7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26D7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26D77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26D7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26D7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26D77"/>
    <w:rPr>
      <w:szCs w:val="20"/>
    </w:rPr>
  </w:style>
  <w:style w:type="paragraph" w:customStyle="1" w:styleId="ASDEFCONTextBlock">
    <w:name w:val="ASDEFCON TextBlock"/>
    <w:basedOn w:val="ASDEFCONNormal"/>
    <w:qFormat/>
    <w:rsid w:val="00026D7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26D77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26D7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26D7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26D77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26D77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26D7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26D7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26D7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26D7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26D77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026D77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26D77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26D7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26D7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26D77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026D77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26D77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26D7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26D7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26D7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26D77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26D77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26D7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26D7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26D77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26D77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026D7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26D77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26D77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026D7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026D77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26D7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26D7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26D7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26D7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26D7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26D7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26D7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26D77"/>
    <w:pPr>
      <w:numPr>
        <w:ilvl w:val="1"/>
        <w:numId w:val="22"/>
      </w:numPr>
    </w:pPr>
  </w:style>
  <w:style w:type="paragraph" w:customStyle="1" w:styleId="ASDEFCONList">
    <w:name w:val="ASDEFCON List"/>
    <w:basedOn w:val="ASDEFCONNormal"/>
    <w:qFormat/>
    <w:rsid w:val="00026D77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6B98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HandbookLevel2Header">
    <w:name w:val="Handbook Level 2 Header"/>
    <w:basedOn w:val="Heading2"/>
    <w:autoRedefine/>
    <w:qFormat/>
    <w:rsid w:val="00260A0B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E23E15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23E15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23E15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23E1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23E15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23E15"/>
    <w:pPr>
      <w:numPr>
        <w:numId w:val="3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23E15"/>
    <w:pPr>
      <w:spacing w:after="0"/>
      <w:ind w:left="720"/>
    </w:pPr>
  </w:style>
  <w:style w:type="paragraph" w:customStyle="1" w:styleId="Bullet2">
    <w:name w:val="Bullet 2"/>
    <w:basedOn w:val="Normal"/>
    <w:rsid w:val="00E23E15"/>
    <w:pPr>
      <w:numPr>
        <w:numId w:val="4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inance.gov.au/government/procurement/buying-australian-government/confidentiality-throughout-procurement-cyc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70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Confidential Information</vt:lpstr>
    </vt:vector>
  </TitlesOfParts>
  <Manager>CASG</Manager>
  <Company>Department of Defence</Company>
  <LinksUpToDate>false</LinksUpToDate>
  <CharactersWithSpaces>2866</CharactersWithSpaces>
  <SharedDoc>false</SharedDoc>
  <HLinks>
    <vt:vector size="6" baseType="variant">
      <vt:variant>
        <vt:i4>6029342</vt:i4>
      </vt:variant>
      <vt:variant>
        <vt:i4>0</vt:i4>
      </vt:variant>
      <vt:variant>
        <vt:i4>0</vt:i4>
      </vt:variant>
      <vt:variant>
        <vt:i4>5</vt:i4>
      </vt:variant>
      <vt:variant>
        <vt:lpwstr>http://www.finance.gov.au/procurement/procurement-policy-and-guidance/buying/contract-issues/confidentiality-procurement-cycle/practice.html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Confidential Information</dc:title>
  <dc:subject>Attachment to Draft Conditions of Contract</dc:subject>
  <dc:creator>ASDEFCON and Contracting Initiatives</dc:creator>
  <cp:keywords>Confidential Information</cp:keywords>
  <cp:lastModifiedBy>ACI-AP</cp:lastModifiedBy>
  <cp:revision>8</cp:revision>
  <cp:lastPrinted>2011-05-25T07:03:00Z</cp:lastPrinted>
  <dcterms:created xsi:type="dcterms:W3CDTF">2018-06-26T03:06:00Z</dcterms:created>
  <dcterms:modified xsi:type="dcterms:W3CDTF">2026-06-16T05:21:00Z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BM88687595</vt:lpwstr>
  </property>
  <property fmtid="{D5CDD505-2E9C-101B-9397-08002B2CF9AE}" pid="4" name="Objective-Title">
    <vt:lpwstr>038_SPTV5.3_CATTN_ConfidentialInformationAndReporting</vt:lpwstr>
  </property>
  <property fmtid="{D5CDD505-2E9C-101B-9397-08002B2CF9AE}" pid="5" name="Objective-Comment">
    <vt:lpwstr/>
  </property>
  <property fmtid="{D5CDD505-2E9C-101B-9397-08002B2CF9AE}" pid="6" name="Objective-CreationStamp">
    <vt:filetime>2025-03-31T04:49:32Z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2026-06-10T00:23:41Z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3.4</vt:lpwstr>
  </property>
  <property fmtid="{D5CDD505-2E9C-101B-9397-08002B2CF9AE}" pid="16" name="Objective-VersionNumber">
    <vt:i4>7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(Support)</vt:lpwstr>
  </property>
  <property fmtid="{D5CDD505-2E9C-101B-9397-08002B2CF9AE}" pid="23" name="Header_Right">
    <vt:lpwstr>PART 2</vt:lpwstr>
  </property>
  <property fmtid="{D5CDD505-2E9C-101B-9397-08002B2CF9AE}" pid="24" name="Classification">
    <vt:lpwstr>OFFICIAL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